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59189" w14:textId="77777777" w:rsidR="00C44B8B" w:rsidRPr="007266F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266F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6F6" w:rsidRPr="007266F6" w14:paraId="4E0591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A" w14:textId="77777777" w:rsidR="00C44B8B" w:rsidRPr="007266F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66F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B" w14:textId="378E3AD4" w:rsidR="00C44B8B" w:rsidRPr="007266F6" w:rsidRDefault="00BF04FC" w:rsidP="009772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66F6">
              <w:rPr>
                <w:b/>
                <w:sz w:val="26"/>
                <w:szCs w:val="26"/>
              </w:rPr>
              <w:t>202A_</w:t>
            </w:r>
            <w:r w:rsidR="006509B8" w:rsidRPr="007266F6">
              <w:rPr>
                <w:b/>
                <w:sz w:val="26"/>
                <w:szCs w:val="26"/>
              </w:rPr>
              <w:t>005</w:t>
            </w:r>
          </w:p>
        </w:tc>
      </w:tr>
      <w:tr w:rsidR="007266F6" w:rsidRPr="007266F6" w14:paraId="4E0591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D" w14:textId="77777777" w:rsidR="00C44B8B" w:rsidRPr="007266F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66F6">
              <w:rPr>
                <w:b/>
                <w:sz w:val="26"/>
                <w:szCs w:val="26"/>
              </w:rPr>
              <w:t xml:space="preserve">Номер материала </w:t>
            </w:r>
            <w:r w:rsidRPr="007266F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E" w14:textId="6B203DC6" w:rsidR="00C44B8B" w:rsidRPr="007266F6" w:rsidRDefault="00CC61C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66F6">
              <w:rPr>
                <w:b/>
                <w:sz w:val="26"/>
                <w:szCs w:val="26"/>
                <w:lang w:val="en-US"/>
              </w:rPr>
              <w:t>2347521</w:t>
            </w:r>
          </w:p>
        </w:tc>
      </w:tr>
    </w:tbl>
    <w:p w14:paraId="4E059190" w14:textId="77777777" w:rsidR="00C44B8B" w:rsidRPr="007266F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266F6">
        <w:rPr>
          <w:sz w:val="26"/>
          <w:szCs w:val="26"/>
        </w:rPr>
        <w:t>_____________________________________</w:t>
      </w:r>
    </w:p>
    <w:p w14:paraId="4E059191" w14:textId="77777777" w:rsidR="00C44B8B" w:rsidRPr="007266F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266F6">
        <w:rPr>
          <w:sz w:val="26"/>
          <w:szCs w:val="26"/>
        </w:rPr>
        <w:t xml:space="preserve">_____________________________________ </w:t>
      </w:r>
    </w:p>
    <w:p w14:paraId="4E059192" w14:textId="77777777" w:rsidR="00C44B8B" w:rsidRPr="007266F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266F6">
        <w:rPr>
          <w:sz w:val="26"/>
          <w:szCs w:val="26"/>
        </w:rPr>
        <w:t>_____________________________________</w:t>
      </w:r>
    </w:p>
    <w:p w14:paraId="4E059193" w14:textId="77777777" w:rsidR="00C44B8B" w:rsidRPr="007266F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266F6">
        <w:rPr>
          <w:sz w:val="26"/>
          <w:szCs w:val="26"/>
        </w:rPr>
        <w:tab/>
        <w:t xml:space="preserve">_______________________ /_____________ </w:t>
      </w:r>
    </w:p>
    <w:p w14:paraId="4E059194" w14:textId="77777777" w:rsidR="00C44B8B" w:rsidRPr="007266F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266F6">
        <w:rPr>
          <w:sz w:val="26"/>
          <w:szCs w:val="26"/>
        </w:rPr>
        <w:t>“_______” ___________________ 20_____ г.</w:t>
      </w:r>
    </w:p>
    <w:p w14:paraId="4E059195" w14:textId="77777777" w:rsidR="00C44B8B" w:rsidRPr="007266F6" w:rsidRDefault="00C44B8B" w:rsidP="00C44B8B"/>
    <w:p w14:paraId="4E059196" w14:textId="77777777" w:rsidR="00C44B8B" w:rsidRPr="007266F6" w:rsidRDefault="00C44B8B" w:rsidP="00C44B8B"/>
    <w:p w14:paraId="4E059197" w14:textId="77777777" w:rsidR="00C44B8B" w:rsidRPr="007266F6" w:rsidRDefault="00C44B8B" w:rsidP="00C44B8B"/>
    <w:p w14:paraId="4E059198" w14:textId="77777777" w:rsidR="00C44B8B" w:rsidRPr="007266F6" w:rsidRDefault="00C44B8B" w:rsidP="00C44B8B">
      <w:pPr>
        <w:pStyle w:val="2"/>
        <w:numPr>
          <w:ilvl w:val="0"/>
          <w:numId w:val="0"/>
        </w:numPr>
        <w:spacing w:after="120"/>
      </w:pPr>
      <w:r w:rsidRPr="007266F6">
        <w:t>ТЕХНИЧЕСКОЕ ЗАДАНИЕ</w:t>
      </w:r>
    </w:p>
    <w:p w14:paraId="4E059199" w14:textId="77777777" w:rsidR="00A65683" w:rsidRPr="007266F6" w:rsidRDefault="004F6968" w:rsidP="00773399">
      <w:pPr>
        <w:ind w:firstLine="0"/>
        <w:jc w:val="center"/>
        <w:rPr>
          <w:b/>
          <w:sz w:val="26"/>
          <w:szCs w:val="26"/>
        </w:rPr>
      </w:pPr>
      <w:r w:rsidRPr="007266F6">
        <w:rPr>
          <w:b/>
          <w:sz w:val="26"/>
          <w:szCs w:val="26"/>
        </w:rPr>
        <w:t xml:space="preserve">на </w:t>
      </w:r>
      <w:r w:rsidR="00612811" w:rsidRPr="007266F6">
        <w:rPr>
          <w:b/>
          <w:sz w:val="26"/>
          <w:szCs w:val="26"/>
        </w:rPr>
        <w:t xml:space="preserve">поставку </w:t>
      </w:r>
      <w:r w:rsidR="0064372C" w:rsidRPr="007266F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266F6">
        <w:rPr>
          <w:b/>
          <w:sz w:val="26"/>
          <w:szCs w:val="26"/>
        </w:rPr>
        <w:t xml:space="preserve"> </w:t>
      </w:r>
    </w:p>
    <w:p w14:paraId="4E05919A" w14:textId="6406D08B" w:rsidR="00612811" w:rsidRPr="007266F6" w:rsidRDefault="000D4743" w:rsidP="00773399">
      <w:pPr>
        <w:ind w:firstLine="0"/>
        <w:jc w:val="center"/>
        <w:rPr>
          <w:sz w:val="24"/>
          <w:szCs w:val="24"/>
        </w:rPr>
      </w:pPr>
      <w:r w:rsidRPr="007266F6">
        <w:rPr>
          <w:b/>
          <w:sz w:val="26"/>
          <w:szCs w:val="26"/>
        </w:rPr>
        <w:t>(</w:t>
      </w:r>
      <w:r w:rsidR="00CC61C8" w:rsidRPr="007266F6">
        <w:rPr>
          <w:b/>
          <w:sz w:val="26"/>
          <w:szCs w:val="26"/>
        </w:rPr>
        <w:t>Вязка спиральная ПВС-70/95-20-02</w:t>
      </w:r>
      <w:r w:rsidRPr="007266F6">
        <w:rPr>
          <w:b/>
          <w:sz w:val="26"/>
          <w:szCs w:val="26"/>
        </w:rPr>
        <w:t>)</w:t>
      </w:r>
      <w:r w:rsidR="007F0EBE">
        <w:rPr>
          <w:b/>
          <w:sz w:val="26"/>
          <w:szCs w:val="26"/>
        </w:rPr>
        <w:t xml:space="preserve"> (или эквивалент)</w:t>
      </w:r>
      <w:r w:rsidR="00EA1585">
        <w:rPr>
          <w:b/>
          <w:sz w:val="26"/>
          <w:szCs w:val="26"/>
        </w:rPr>
        <w:t xml:space="preserve"> Лот № 202A</w:t>
      </w:r>
    </w:p>
    <w:p w14:paraId="4E05919B" w14:textId="77777777" w:rsidR="00020DD3" w:rsidRPr="007266F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05919C" w14:textId="77777777" w:rsidR="00612811" w:rsidRPr="007266F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 xml:space="preserve">Технические требования к </w:t>
      </w:r>
      <w:r w:rsidR="000D4FD2" w:rsidRPr="007266F6">
        <w:rPr>
          <w:b/>
          <w:bCs/>
          <w:sz w:val="26"/>
          <w:szCs w:val="26"/>
        </w:rPr>
        <w:t>продукции</w:t>
      </w:r>
      <w:r w:rsidRPr="007266F6">
        <w:rPr>
          <w:b/>
          <w:bCs/>
          <w:sz w:val="26"/>
          <w:szCs w:val="26"/>
        </w:rPr>
        <w:t>.</w:t>
      </w:r>
    </w:p>
    <w:p w14:paraId="4E05919D" w14:textId="3C4F961F" w:rsidR="0046480F" w:rsidRPr="007266F6" w:rsidRDefault="00641E44" w:rsidP="005A2AE7">
      <w:pPr>
        <w:tabs>
          <w:tab w:val="left" w:pos="1134"/>
        </w:tabs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Технические требования, характеристики </w:t>
      </w:r>
      <w:r w:rsidR="00770408" w:rsidRPr="007266F6">
        <w:rPr>
          <w:sz w:val="24"/>
          <w:szCs w:val="24"/>
        </w:rPr>
        <w:t>линейной арматуры и гасителей вибрации</w:t>
      </w:r>
      <w:r w:rsidR="005F3212" w:rsidRPr="007266F6">
        <w:rPr>
          <w:sz w:val="24"/>
          <w:szCs w:val="24"/>
        </w:rPr>
        <w:t xml:space="preserve"> </w:t>
      </w:r>
      <w:r w:rsidR="004F4E9E" w:rsidRPr="007266F6">
        <w:rPr>
          <w:sz w:val="24"/>
          <w:szCs w:val="24"/>
        </w:rPr>
        <w:t>должны соответствовать параметрам</w:t>
      </w:r>
      <w:r w:rsidR="005A2AE7" w:rsidRPr="007266F6">
        <w:rPr>
          <w:sz w:val="24"/>
          <w:szCs w:val="24"/>
        </w:rPr>
        <w:t xml:space="preserve"> ТУ 3449-001-52819896-2010 </w:t>
      </w:r>
      <w:r w:rsidR="0046480F" w:rsidRPr="007266F6">
        <w:rPr>
          <w:sz w:val="24"/>
          <w:szCs w:val="24"/>
        </w:rPr>
        <w:t>«</w:t>
      </w:r>
      <w:r w:rsidR="005A2AE7" w:rsidRPr="007266F6">
        <w:rPr>
          <w:sz w:val="24"/>
          <w:szCs w:val="24"/>
        </w:rPr>
        <w:t>Арматура линейная</w:t>
      </w:r>
      <w:r w:rsidR="0046480F" w:rsidRPr="007266F6">
        <w:rPr>
          <w:sz w:val="24"/>
          <w:szCs w:val="24"/>
        </w:rPr>
        <w:t>»</w:t>
      </w:r>
      <w:r w:rsidR="005A2AE7" w:rsidRPr="007266F6">
        <w:rPr>
          <w:sz w:val="24"/>
          <w:szCs w:val="24"/>
        </w:rPr>
        <w:t>.</w:t>
      </w:r>
    </w:p>
    <w:p w14:paraId="4E05919E" w14:textId="79869826" w:rsidR="0046480F" w:rsidRPr="007266F6" w:rsidRDefault="00821CB8" w:rsidP="00016B8B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7266F6">
        <w:rPr>
          <w:noProof/>
        </w:rPr>
        <w:drawing>
          <wp:inline distT="0" distB="0" distL="0" distR="0" wp14:anchorId="1895F415" wp14:editId="730DF540">
            <wp:extent cx="3716020" cy="2377440"/>
            <wp:effectExtent l="0" t="0" r="0" b="3810"/>
            <wp:docPr id="1" name="Рисунок 1" descr="http://www.teling.by/images/detailed/14/130801-02088-2_9rzv-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ling.by/images/detailed/14/130801-02088-2_9rzv-p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5919F" w14:textId="77777777" w:rsidR="0046480F" w:rsidRPr="007266F6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2095"/>
        <w:gridCol w:w="2547"/>
        <w:gridCol w:w="2288"/>
        <w:gridCol w:w="2112"/>
      </w:tblGrid>
      <w:tr w:rsidR="007266F6" w:rsidRPr="007266F6" w14:paraId="4E0591A5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0" w14:textId="77777777" w:rsidR="0046480F" w:rsidRPr="007266F6" w:rsidRDefault="0046480F" w:rsidP="00016B8B">
            <w:pPr>
              <w:ind w:firstLine="0"/>
              <w:jc w:val="center"/>
            </w:pPr>
            <w:r w:rsidRPr="007266F6">
              <w:rPr>
                <w:b/>
                <w:bCs/>
              </w:rPr>
              <w:t>Марка зажима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1" w14:textId="77777777" w:rsidR="0046480F" w:rsidRPr="007266F6" w:rsidRDefault="0046480F" w:rsidP="00016B8B">
            <w:pPr>
              <w:ind w:firstLine="0"/>
              <w:jc w:val="center"/>
            </w:pPr>
            <w:r w:rsidRPr="007266F6">
              <w:rPr>
                <w:b/>
                <w:bCs/>
              </w:rPr>
              <w:t>Сечение провода, мм2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2" w14:textId="77777777" w:rsidR="0046480F" w:rsidRPr="007266F6" w:rsidRDefault="0046480F" w:rsidP="00016B8B">
            <w:pPr>
              <w:ind w:firstLine="0"/>
              <w:jc w:val="center"/>
            </w:pPr>
            <w:r w:rsidRPr="007266F6">
              <w:rPr>
                <w:b/>
                <w:bCs/>
              </w:rPr>
              <w:t>Марка провода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3" w14:textId="77777777" w:rsidR="0046480F" w:rsidRPr="007266F6" w:rsidRDefault="0046480F" w:rsidP="00016B8B">
            <w:pPr>
              <w:ind w:firstLine="0"/>
              <w:jc w:val="center"/>
            </w:pPr>
            <w:r w:rsidRPr="007266F6">
              <w:rPr>
                <w:b/>
                <w:bCs/>
              </w:rPr>
              <w:t>Марка изолятора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4" w14:textId="77777777" w:rsidR="0046480F" w:rsidRPr="007266F6" w:rsidRDefault="0046480F" w:rsidP="00016B8B">
            <w:pPr>
              <w:ind w:firstLine="0"/>
              <w:jc w:val="center"/>
            </w:pPr>
            <w:r w:rsidRPr="007266F6">
              <w:rPr>
                <w:b/>
                <w:bCs/>
              </w:rPr>
              <w:t>Цветовая маркировка</w:t>
            </w:r>
          </w:p>
        </w:tc>
      </w:tr>
      <w:tr w:rsidR="007266F6" w:rsidRPr="007266F6" w14:paraId="4E0591AB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6" w14:textId="23DCD049" w:rsidR="0046480F" w:rsidRPr="007266F6" w:rsidRDefault="00CC61C8" w:rsidP="00CC61C8">
            <w:pPr>
              <w:ind w:firstLine="0"/>
              <w:jc w:val="center"/>
            </w:pPr>
            <w:r w:rsidRPr="007266F6">
              <w:t>ПВС-70</w:t>
            </w:r>
            <w:r w:rsidR="0046480F" w:rsidRPr="007266F6">
              <w:t>/</w:t>
            </w:r>
            <w:r w:rsidRPr="007266F6">
              <w:t>95</w:t>
            </w:r>
            <w:r w:rsidR="0046480F" w:rsidRPr="007266F6">
              <w:t>-</w:t>
            </w:r>
            <w:r w:rsidR="00562309" w:rsidRPr="007266F6">
              <w:t>2</w:t>
            </w:r>
            <w:r w:rsidR="0046480F" w:rsidRPr="007266F6">
              <w:t>0</w:t>
            </w:r>
            <w:r w:rsidRPr="007266F6">
              <w:t>-02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7" w14:textId="46688E9D" w:rsidR="0046480F" w:rsidRPr="007266F6" w:rsidRDefault="00CC61C8" w:rsidP="00CC61C8">
            <w:pPr>
              <w:ind w:firstLine="0"/>
              <w:jc w:val="center"/>
            </w:pPr>
            <w:r w:rsidRPr="007266F6">
              <w:t>70</w:t>
            </w:r>
            <w:r w:rsidR="0046480F" w:rsidRPr="007266F6">
              <w:t>-</w:t>
            </w:r>
            <w:r w:rsidRPr="007266F6">
              <w:t>95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8" w14:textId="0917D8D1" w:rsidR="0046480F" w:rsidRPr="007266F6" w:rsidRDefault="00CC61C8" w:rsidP="00016B8B">
            <w:pPr>
              <w:ind w:firstLine="0"/>
              <w:jc w:val="center"/>
            </w:pPr>
            <w:r w:rsidRPr="000D6D0B">
              <w:t>А70, А95, АС95/16, АС70/11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9" w14:textId="04644586" w:rsidR="0046480F" w:rsidRPr="007266F6" w:rsidRDefault="00FB57A3" w:rsidP="00821CB8">
            <w:pPr>
              <w:ind w:firstLine="0"/>
              <w:jc w:val="center"/>
            </w:pPr>
            <w:r w:rsidRPr="007266F6">
              <w:t>ШФ20*, ОЛФ*, ШПФ20*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A" w14:textId="795EE024" w:rsidR="0046480F" w:rsidRPr="007266F6" w:rsidRDefault="00CC61C8" w:rsidP="00016B8B">
            <w:pPr>
              <w:ind w:firstLine="0"/>
              <w:jc w:val="center"/>
            </w:pPr>
            <w:r w:rsidRPr="007266F6">
              <w:t>зеленая</w:t>
            </w:r>
          </w:p>
        </w:tc>
      </w:tr>
    </w:tbl>
    <w:p w14:paraId="378105F5" w14:textId="77777777" w:rsidR="00FB57A3" w:rsidRPr="007266F6" w:rsidRDefault="00FB57A3" w:rsidP="00FB57A3">
      <w:pPr>
        <w:autoSpaceDE w:val="0"/>
        <w:autoSpaceDN w:val="0"/>
        <w:adjustRightInd w:val="0"/>
        <w:ind w:firstLine="0"/>
        <w:jc w:val="left"/>
      </w:pPr>
      <w:r w:rsidRPr="007266F6">
        <w:t>* - всех модификаций</w:t>
      </w:r>
    </w:p>
    <w:p w14:paraId="64229474" w14:textId="77777777" w:rsidR="00FB57A3" w:rsidRPr="007266F6" w:rsidRDefault="00FB57A3" w:rsidP="00FB57A3">
      <w:pPr>
        <w:tabs>
          <w:tab w:val="left" w:pos="1134"/>
        </w:tabs>
        <w:ind w:firstLine="0"/>
      </w:pPr>
    </w:p>
    <w:p w14:paraId="4E0591AD" w14:textId="77777777" w:rsidR="00612811" w:rsidRPr="007266F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Общие требования.</w:t>
      </w:r>
      <w:r w:rsidR="00E00392" w:rsidRPr="007266F6">
        <w:rPr>
          <w:b/>
          <w:bCs/>
          <w:sz w:val="26"/>
          <w:szCs w:val="26"/>
        </w:rPr>
        <w:t xml:space="preserve"> </w:t>
      </w:r>
    </w:p>
    <w:p w14:paraId="4E0591AE" w14:textId="77777777" w:rsidR="00F64720" w:rsidRPr="007266F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66F6">
        <w:rPr>
          <w:sz w:val="24"/>
          <w:szCs w:val="24"/>
        </w:rPr>
        <w:t>2.1.</w:t>
      </w:r>
      <w:r w:rsidR="00612811" w:rsidRPr="007266F6">
        <w:rPr>
          <w:sz w:val="24"/>
          <w:szCs w:val="24"/>
        </w:rPr>
        <w:t xml:space="preserve"> </w:t>
      </w:r>
      <w:r w:rsidR="00F64720" w:rsidRPr="007266F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0591AF" w14:textId="77777777" w:rsidR="00917889" w:rsidRPr="007266F6" w:rsidRDefault="00917889" w:rsidP="009178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продукция должна быть новой, ранее не использованной;</w:t>
      </w:r>
    </w:p>
    <w:p w14:paraId="4E0591B0" w14:textId="77777777"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0591B1" w14:textId="77777777"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0591B3" w14:textId="4A7999D2"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r w:rsidR="000D6D0B">
        <w:rPr>
          <w:sz w:val="24"/>
          <w:szCs w:val="24"/>
        </w:rPr>
        <w:t>Россети Центр</w:t>
      </w:r>
      <w:r w:rsidRPr="007266F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0591B4" w14:textId="751ECAA6"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r w:rsidR="000D6D0B">
        <w:rPr>
          <w:sz w:val="24"/>
          <w:szCs w:val="24"/>
        </w:rPr>
        <w:t>Россети Центр</w:t>
      </w:r>
      <w:r w:rsidRPr="007266F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0591B5" w14:textId="6CCE453B"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«Россети»;</w:t>
      </w:r>
    </w:p>
    <w:p w14:paraId="4E0591B6" w14:textId="5D575B69"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r w:rsidR="00B560B0" w:rsidRPr="007266F6">
        <w:rPr>
          <w:sz w:val="24"/>
          <w:szCs w:val="24"/>
        </w:rPr>
        <w:t>Россети</w:t>
      </w:r>
      <w:r w:rsidRPr="007266F6">
        <w:rPr>
          <w:sz w:val="24"/>
          <w:szCs w:val="24"/>
        </w:rPr>
        <w:t>»;</w:t>
      </w:r>
    </w:p>
    <w:p w14:paraId="4E0591B7" w14:textId="014FB77B"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B11C1" w:rsidRPr="007266F6">
        <w:rPr>
          <w:sz w:val="24"/>
          <w:szCs w:val="24"/>
        </w:rPr>
        <w:t>продукции</w:t>
      </w:r>
      <w:r w:rsidRPr="007266F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0591B8" w14:textId="77777777" w:rsidR="00FB7AEF" w:rsidRPr="007266F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266F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7266F6">
        <w:rPr>
          <w:sz w:val="24"/>
          <w:szCs w:val="24"/>
        </w:rPr>
        <w:t>.</w:t>
      </w:r>
      <w:r w:rsidR="00F66FC0" w:rsidRPr="007266F6">
        <w:rPr>
          <w:sz w:val="24"/>
          <w:szCs w:val="24"/>
        </w:rPr>
        <w:t xml:space="preserve"> </w:t>
      </w:r>
    </w:p>
    <w:p w14:paraId="4E0591B9" w14:textId="62E65765" w:rsidR="00DE0C6D" w:rsidRPr="007266F6" w:rsidRDefault="00843900" w:rsidP="0007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266F6">
        <w:rPr>
          <w:sz w:val="24"/>
          <w:szCs w:val="24"/>
        </w:rPr>
        <w:tab/>
      </w:r>
      <w:r w:rsidRPr="007266F6">
        <w:rPr>
          <w:sz w:val="24"/>
          <w:szCs w:val="24"/>
        </w:rPr>
        <w:tab/>
        <w:t xml:space="preserve">2.2. </w:t>
      </w:r>
      <w:r w:rsidR="007F5E0F">
        <w:rPr>
          <w:sz w:val="24"/>
          <w:szCs w:val="24"/>
        </w:rPr>
        <w:t>Победитель закупки</w:t>
      </w:r>
      <w:r w:rsidR="00F64720" w:rsidRPr="007266F6">
        <w:rPr>
          <w:sz w:val="24"/>
          <w:szCs w:val="24"/>
        </w:rPr>
        <w:t xml:space="preserve"> на право заключения </w:t>
      </w:r>
      <w:r w:rsidR="004549EB">
        <w:rPr>
          <w:sz w:val="24"/>
          <w:szCs w:val="24"/>
        </w:rPr>
        <w:t>договора на поставку заявленной номенклатуры</w:t>
      </w:r>
      <w:r w:rsidR="00F64720" w:rsidRPr="007266F6">
        <w:rPr>
          <w:sz w:val="24"/>
          <w:szCs w:val="24"/>
        </w:rPr>
        <w:t xml:space="preserve"> для нужд </w:t>
      </w:r>
      <w:r w:rsidR="00821CB8" w:rsidRPr="007266F6">
        <w:rPr>
          <w:sz w:val="24"/>
          <w:szCs w:val="24"/>
        </w:rPr>
        <w:t>П</w:t>
      </w:r>
      <w:r w:rsidR="00F64720" w:rsidRPr="007266F6">
        <w:rPr>
          <w:sz w:val="24"/>
          <w:szCs w:val="24"/>
        </w:rPr>
        <w:t>АО «</w:t>
      </w:r>
      <w:r w:rsidR="000D6D0B">
        <w:rPr>
          <w:sz w:val="24"/>
          <w:szCs w:val="24"/>
        </w:rPr>
        <w:t>Россети Центр</w:t>
      </w:r>
      <w:r w:rsidR="00F64720" w:rsidRPr="007266F6">
        <w:rPr>
          <w:sz w:val="24"/>
          <w:szCs w:val="24"/>
        </w:rPr>
        <w:t xml:space="preserve">» обязан предоставить </w:t>
      </w:r>
      <w:r w:rsidR="007B7159">
        <w:rPr>
          <w:sz w:val="24"/>
          <w:szCs w:val="24"/>
        </w:rPr>
        <w:t>при поставке товара</w:t>
      </w:r>
      <w:r w:rsidR="00F64720" w:rsidRPr="007266F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F5600">
        <w:rPr>
          <w:sz w:val="24"/>
          <w:szCs w:val="24"/>
        </w:rPr>
        <w:t>Данные документы должны подтверждать</w:t>
      </w:r>
      <w:r w:rsidR="00F64720" w:rsidRPr="007266F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7266F6">
        <w:rPr>
          <w:sz w:val="24"/>
          <w:szCs w:val="24"/>
        </w:rPr>
        <w:t>.</w:t>
      </w:r>
    </w:p>
    <w:p w14:paraId="4E0591BA" w14:textId="77777777" w:rsidR="008641F6" w:rsidRPr="007266F6" w:rsidRDefault="00843900" w:rsidP="000733C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7266F6">
        <w:rPr>
          <w:sz w:val="24"/>
          <w:szCs w:val="24"/>
        </w:rPr>
        <w:tab/>
        <w:t xml:space="preserve">2.3. </w:t>
      </w:r>
      <w:r w:rsidR="001C72DB" w:rsidRPr="007266F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266F6">
        <w:rPr>
          <w:sz w:val="24"/>
          <w:szCs w:val="24"/>
        </w:rPr>
        <w:t>установок» (ПУЭ) (7-е издание) и</w:t>
      </w:r>
      <w:r w:rsidR="001C72DB" w:rsidRPr="007266F6">
        <w:rPr>
          <w:sz w:val="24"/>
          <w:szCs w:val="24"/>
        </w:rPr>
        <w:t xml:space="preserve"> требованиям</w:t>
      </w:r>
      <w:r w:rsidR="00817119" w:rsidRPr="007266F6">
        <w:rPr>
          <w:sz w:val="24"/>
          <w:szCs w:val="24"/>
        </w:rPr>
        <w:t>:</w:t>
      </w:r>
      <w:r w:rsidR="001C72DB" w:rsidRPr="007266F6">
        <w:rPr>
          <w:sz w:val="24"/>
          <w:szCs w:val="24"/>
        </w:rPr>
        <w:t xml:space="preserve"> </w:t>
      </w:r>
    </w:p>
    <w:p w14:paraId="4E0591BB" w14:textId="5853F7D3" w:rsidR="0052681C" w:rsidRPr="007266F6" w:rsidRDefault="005A2AE7" w:rsidP="005A2A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266F6">
        <w:rPr>
          <w:sz w:val="24"/>
          <w:szCs w:val="24"/>
          <w:lang w:val="en-US"/>
        </w:rPr>
        <w:t xml:space="preserve">ТУ 3449-001-52819896-2010 </w:t>
      </w:r>
      <w:r w:rsidR="0046480F" w:rsidRPr="007266F6">
        <w:rPr>
          <w:sz w:val="24"/>
          <w:szCs w:val="24"/>
        </w:rPr>
        <w:t>«</w:t>
      </w:r>
      <w:r w:rsidR="00601F29" w:rsidRPr="007266F6">
        <w:rPr>
          <w:sz w:val="24"/>
          <w:szCs w:val="24"/>
          <w:lang w:val="en-US"/>
        </w:rPr>
        <w:t>Арматура линейная</w:t>
      </w:r>
      <w:r w:rsidR="0046480F" w:rsidRPr="007266F6">
        <w:rPr>
          <w:sz w:val="24"/>
          <w:szCs w:val="24"/>
        </w:rPr>
        <w:t>»</w:t>
      </w:r>
      <w:r w:rsidR="0052681C" w:rsidRPr="007266F6">
        <w:rPr>
          <w:sz w:val="24"/>
          <w:szCs w:val="24"/>
        </w:rPr>
        <w:t>;</w:t>
      </w:r>
    </w:p>
    <w:p w14:paraId="4E0591BC" w14:textId="77777777" w:rsidR="00F612AC" w:rsidRPr="007266F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266F6">
        <w:rPr>
          <w:sz w:val="24"/>
          <w:szCs w:val="24"/>
        </w:rPr>
        <w:t>.</w:t>
      </w:r>
    </w:p>
    <w:p w14:paraId="2E5DFD11" w14:textId="77777777" w:rsidR="00245319" w:rsidRPr="007266F6" w:rsidRDefault="00245319" w:rsidP="0024531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66F6">
        <w:rPr>
          <w:sz w:val="24"/>
          <w:szCs w:val="24"/>
        </w:rPr>
        <w:t>2.4. Упаковка, транспортирование, условия и сроки хранения.</w:t>
      </w:r>
    </w:p>
    <w:p w14:paraId="66C23D8E" w14:textId="77777777"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44C05C42" w14:textId="77777777"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22A02A7E" w14:textId="77777777"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58AE76E" w14:textId="77777777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DD67FC" w14:textId="77777777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4EB26A9" w14:textId="77777777" w:rsidR="00245319" w:rsidRPr="007266F6" w:rsidRDefault="00245319" w:rsidP="0024531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C36DB77" w14:textId="77777777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F8E354D" w14:textId="77777777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D9FB958" w14:textId="77777777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3962DE0" w14:textId="77777777"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Гарантийные обязательства.</w:t>
      </w:r>
    </w:p>
    <w:p w14:paraId="236ABA1A" w14:textId="77FE4AAF"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Гарантия на поставляемую продукцию должна рас</w:t>
      </w:r>
      <w:r w:rsidR="00DE59FB">
        <w:rPr>
          <w:sz w:val="24"/>
          <w:szCs w:val="24"/>
        </w:rPr>
        <w:t>пространяться не менее чем на 60</w:t>
      </w:r>
      <w:r w:rsidRPr="007266F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266F6">
        <w:rPr>
          <w:szCs w:val="24"/>
        </w:rPr>
        <w:t>л</w:t>
      </w:r>
      <w:r w:rsidRPr="007266F6">
        <w:rPr>
          <w:sz w:val="24"/>
          <w:szCs w:val="24"/>
        </w:rPr>
        <w:t>инейн</w:t>
      </w:r>
      <w:r w:rsidRPr="007266F6">
        <w:rPr>
          <w:szCs w:val="24"/>
        </w:rPr>
        <w:t xml:space="preserve">ой </w:t>
      </w:r>
      <w:r w:rsidRPr="007266F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072351C" w14:textId="77777777"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6C5FD1" w14:textId="77777777"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266F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0A4BD4E" w14:textId="77777777"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AFF0DC9" w14:textId="77777777"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0B78E" w14:textId="77777777"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D4E983B" w14:textId="77777777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B32DA84" w14:textId="77777777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- паспорт по нормативной документации, утвержденной в установленном порядке;</w:t>
      </w:r>
    </w:p>
    <w:p w14:paraId="38F5AD94" w14:textId="77777777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10E660" w14:textId="77777777"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762C205" w14:textId="77777777"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2BA2F28" w14:textId="77777777"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BAFD63E" w14:textId="77777777"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3BAD1A7" w14:textId="77777777" w:rsidR="00245319" w:rsidRPr="007266F6" w:rsidRDefault="00245319" w:rsidP="00245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09EF4E" w14:textId="77777777" w:rsidR="00245319" w:rsidRPr="007266F6" w:rsidRDefault="00245319" w:rsidP="00245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2E2B93" w14:textId="77777777"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266F6">
        <w:rPr>
          <w:b/>
          <w:bCs/>
          <w:sz w:val="26"/>
          <w:szCs w:val="26"/>
        </w:rPr>
        <w:t>Правила приемки продукции.</w:t>
      </w:r>
    </w:p>
    <w:p w14:paraId="174A6EA3" w14:textId="18B444CF"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D6D0B">
        <w:rPr>
          <w:szCs w:val="24"/>
        </w:rPr>
        <w:t>Россети Центр</w:t>
      </w:r>
      <w:r w:rsidRPr="007266F6">
        <w:rPr>
          <w:szCs w:val="24"/>
        </w:rPr>
        <w:t>» и ответственными представителями Поставщика при получении их на склад.</w:t>
      </w:r>
    </w:p>
    <w:p w14:paraId="1D831A97" w14:textId="77777777" w:rsidR="00245319" w:rsidRPr="007266F6" w:rsidRDefault="00245319" w:rsidP="002453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9FCF3F" w14:textId="77777777" w:rsidR="00245319" w:rsidRPr="007266F6" w:rsidRDefault="00245319" w:rsidP="00245319">
      <w:pPr>
        <w:rPr>
          <w:sz w:val="26"/>
          <w:szCs w:val="26"/>
        </w:rPr>
      </w:pPr>
    </w:p>
    <w:p w14:paraId="12DE8D2A" w14:textId="77777777" w:rsidR="00245319" w:rsidRPr="007266F6" w:rsidRDefault="00245319" w:rsidP="00245319">
      <w:pPr>
        <w:rPr>
          <w:sz w:val="26"/>
          <w:szCs w:val="26"/>
        </w:rPr>
      </w:pPr>
    </w:p>
    <w:p w14:paraId="7EDA3F99" w14:textId="77777777" w:rsidR="00245319" w:rsidRPr="007266F6" w:rsidRDefault="00245319" w:rsidP="00245319">
      <w:pPr>
        <w:ind w:firstLine="0"/>
        <w:rPr>
          <w:sz w:val="26"/>
          <w:szCs w:val="26"/>
        </w:rPr>
      </w:pPr>
      <w:r w:rsidRPr="007266F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5C6CB64" w14:textId="77777777" w:rsidR="00245319" w:rsidRPr="007266F6" w:rsidRDefault="00245319" w:rsidP="00245319">
      <w:pPr>
        <w:ind w:firstLine="0"/>
        <w:rPr>
          <w:sz w:val="22"/>
          <w:szCs w:val="22"/>
        </w:rPr>
      </w:pPr>
      <w:r w:rsidRPr="007266F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E0591DC" w14:textId="43B914C1" w:rsidR="008F73A3" w:rsidRPr="007266F6" w:rsidRDefault="008F73A3" w:rsidP="008F73A3">
      <w:pPr>
        <w:ind w:firstLine="0"/>
        <w:rPr>
          <w:sz w:val="22"/>
          <w:szCs w:val="22"/>
        </w:rPr>
      </w:pPr>
    </w:p>
    <w:p w14:paraId="4E0591DD" w14:textId="77777777" w:rsidR="008A5CA5" w:rsidRPr="007266F6" w:rsidRDefault="008A5CA5" w:rsidP="008F73A3">
      <w:pPr>
        <w:ind w:firstLine="0"/>
        <w:rPr>
          <w:sz w:val="26"/>
          <w:szCs w:val="26"/>
        </w:rPr>
      </w:pPr>
    </w:p>
    <w:sectPr w:rsidR="008A5CA5" w:rsidRPr="007266F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461CD" w14:textId="77777777" w:rsidR="00C00C47" w:rsidRDefault="00C00C47">
      <w:r>
        <w:separator/>
      </w:r>
    </w:p>
  </w:endnote>
  <w:endnote w:type="continuationSeparator" w:id="0">
    <w:p w14:paraId="7BC504B9" w14:textId="77777777" w:rsidR="00C00C47" w:rsidRDefault="00C00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439AC" w14:textId="77777777" w:rsidR="00C00C47" w:rsidRDefault="00C00C47">
      <w:r>
        <w:separator/>
      </w:r>
    </w:p>
  </w:footnote>
  <w:footnote w:type="continuationSeparator" w:id="0">
    <w:p w14:paraId="0DBE895E" w14:textId="77777777" w:rsidR="00C00C47" w:rsidRDefault="00C00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591E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0591E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D0B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D24"/>
    <w:rsid w:val="00235719"/>
    <w:rsid w:val="00235926"/>
    <w:rsid w:val="00241E80"/>
    <w:rsid w:val="0024201B"/>
    <w:rsid w:val="00242C9E"/>
    <w:rsid w:val="002446B5"/>
    <w:rsid w:val="00244733"/>
    <w:rsid w:val="00245319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9EB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309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F29"/>
    <w:rsid w:val="00602410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9B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6F6"/>
    <w:rsid w:val="00730982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159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0EBE"/>
    <w:rsid w:val="007F1E2C"/>
    <w:rsid w:val="007F202C"/>
    <w:rsid w:val="007F2E41"/>
    <w:rsid w:val="007F4188"/>
    <w:rsid w:val="007F519B"/>
    <w:rsid w:val="007F5E0F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1CB8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2D19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600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25F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E70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4F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140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55CA"/>
    <w:rsid w:val="00BF612E"/>
    <w:rsid w:val="00C00C4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61C8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B90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9FB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85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C1"/>
    <w:rsid w:val="00FB164E"/>
    <w:rsid w:val="00FB23B4"/>
    <w:rsid w:val="00FB3FB7"/>
    <w:rsid w:val="00FB4717"/>
    <w:rsid w:val="00FB4A8D"/>
    <w:rsid w:val="00FB57A3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0802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059189"/>
  <w15:docId w15:val="{DF0CF8E4-7BB6-4386-B863-0F3B1BEE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93032-7F4C-4AF0-9E7F-95BE51DD3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FB977-4DA4-4F0D-84E9-D9060BE0F8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FB501D0-D37B-4914-B677-B961B20A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91</TotalTime>
  <Pages>3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39</cp:revision>
  <cp:lastPrinted>2010-09-30T13:29:00Z</cp:lastPrinted>
  <dcterms:created xsi:type="dcterms:W3CDTF">2015-04-14T13:07:00Z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